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F25" w:rsidRPr="008A7976" w:rsidRDefault="004B3F25" w:rsidP="004B3F2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Alice PLUMER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 (fl.1455)</w:t>
      </w:r>
    </w:p>
    <w:p w:rsidR="004B3F25" w:rsidRPr="008A7976" w:rsidRDefault="004B3F25" w:rsidP="004B3F2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</w:p>
    <w:p w:rsidR="004B3F25" w:rsidRPr="008A7976" w:rsidRDefault="004B3F25" w:rsidP="004B3F2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4B3F25" w:rsidRPr="008A7976" w:rsidRDefault="004B3F25" w:rsidP="004B3F2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Daughter of John </w:t>
      </w:r>
      <w:proofErr w:type="spellStart"/>
      <w:r w:rsidRPr="008A7976">
        <w:rPr>
          <w:rFonts w:ascii="Times New Roman" w:hAnsi="Times New Roman" w:cs="Times New Roman"/>
          <w:sz w:val="24"/>
          <w:szCs w:val="24"/>
        </w:rPr>
        <w:t>Plumer</w:t>
      </w:r>
      <w:proofErr w:type="spellEnd"/>
      <w:r w:rsidRPr="008A79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8A7976">
        <w:rPr>
          <w:rFonts w:ascii="Times New Roman" w:hAnsi="Times New Roman" w:cs="Times New Roman"/>
          <w:sz w:val="24"/>
          <w:szCs w:val="24"/>
        </w:rPr>
        <w:t>litster</w:t>
      </w:r>
      <w:proofErr w:type="spellEnd"/>
      <w:r w:rsidRPr="008A797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>q.v.).    (W.Y.R. p.176)</w:t>
      </w:r>
    </w:p>
    <w:p w:rsidR="004B3F25" w:rsidRPr="008A7976" w:rsidRDefault="004B3F25" w:rsidP="004B3F2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4B3F25" w:rsidRPr="008A7976" w:rsidRDefault="004B3F25" w:rsidP="004B3F2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4B3F25" w:rsidRPr="008A7976" w:rsidRDefault="004B3F25" w:rsidP="004B3F2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 xml:space="preserve">She became a Freeman by patrimony.  </w:t>
      </w:r>
      <w:proofErr w:type="gramStart"/>
      <w:r w:rsidRPr="008A7976">
        <w:rPr>
          <w:rFonts w:ascii="Times New Roman" w:eastAsia="Noteworthy Light" w:hAnsi="Times New Roman" w:cs="Times New Roman"/>
          <w:sz w:val="24"/>
          <w:szCs w:val="24"/>
        </w:rPr>
        <w:t>(ibid.)</w:t>
      </w:r>
      <w:proofErr w:type="gramEnd"/>
    </w:p>
    <w:p w:rsidR="004B3F25" w:rsidRPr="008A7976" w:rsidRDefault="004B3F25" w:rsidP="004B3F2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4B3F25" w:rsidRPr="008A7976" w:rsidRDefault="004B3F25" w:rsidP="004B3F2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47068" w:rsidRPr="00C009D8" w:rsidRDefault="004B3F25" w:rsidP="004B3F25">
      <w:pPr>
        <w:pStyle w:val="NoSpacing"/>
      </w:pPr>
      <w:r w:rsidRPr="008A7976">
        <w:t>20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F25" w:rsidRDefault="004B3F25" w:rsidP="00920DE3">
      <w:pPr>
        <w:spacing w:after="0" w:line="240" w:lineRule="auto"/>
      </w:pPr>
      <w:r>
        <w:separator/>
      </w:r>
    </w:p>
  </w:endnote>
  <w:endnote w:type="continuationSeparator" w:id="0">
    <w:p w:rsidR="004B3F25" w:rsidRDefault="004B3F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F25" w:rsidRDefault="004B3F25" w:rsidP="00920DE3">
      <w:pPr>
        <w:spacing w:after="0" w:line="240" w:lineRule="auto"/>
      </w:pPr>
      <w:r>
        <w:separator/>
      </w:r>
    </w:p>
  </w:footnote>
  <w:footnote w:type="continuationSeparator" w:id="0">
    <w:p w:rsidR="004B3F25" w:rsidRDefault="004B3F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25"/>
    <w:rsid w:val="00120749"/>
    <w:rsid w:val="004B3F2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B3F2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B3F2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2014-05-07T19:15:00Z</dcterms:created>
  <dcterms:modified xsi:type="dcterms:W3CDTF">2014-05-07T19:15:00Z</dcterms:modified>
</cp:coreProperties>
</file>